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17AD4" w14:textId="77777777" w:rsidR="003F77C6" w:rsidRDefault="003F77C6" w:rsidP="003F7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NANKELLEY</w:t>
      </w:r>
      <w:r>
        <w:rPr>
          <w:rFonts w:cs="Times New Roman"/>
          <w:szCs w:val="24"/>
        </w:rPr>
        <w:t xml:space="preserve">        (fl.1429)</w:t>
      </w:r>
    </w:p>
    <w:p w14:paraId="1001CB65" w14:textId="77777777" w:rsidR="003F77C6" w:rsidRDefault="003F77C6" w:rsidP="003F7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2FE493E5" w14:textId="77777777" w:rsidR="003F77C6" w:rsidRDefault="003F77C6" w:rsidP="003F77C6">
      <w:pPr>
        <w:pStyle w:val="NoSpacing"/>
        <w:rPr>
          <w:rFonts w:cs="Times New Roman"/>
          <w:szCs w:val="24"/>
        </w:rPr>
      </w:pPr>
    </w:p>
    <w:p w14:paraId="6F0A867D" w14:textId="77777777" w:rsidR="003F77C6" w:rsidRDefault="003F77C6" w:rsidP="003F77C6">
      <w:pPr>
        <w:pStyle w:val="NoSpacing"/>
        <w:rPr>
          <w:rFonts w:cs="Times New Roman"/>
          <w:szCs w:val="24"/>
        </w:rPr>
      </w:pPr>
    </w:p>
    <w:p w14:paraId="70CCDF0C" w14:textId="77777777" w:rsidR="00C23D22" w:rsidRDefault="00C23D22" w:rsidP="00C23D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>He took on an apprentice, John Marshall(q.v.).</w:t>
      </w:r>
    </w:p>
    <w:p w14:paraId="0A8D7BA3" w14:textId="251327C5" w:rsidR="00C23D22" w:rsidRDefault="00C23D22" w:rsidP="003F7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690755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01D66280" w14:textId="77777777" w:rsidR="003F77C6" w:rsidRDefault="003F77C6" w:rsidP="003F7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1429</w:t>
      </w:r>
      <w:r>
        <w:rPr>
          <w:rFonts w:cs="Times New Roman"/>
          <w:szCs w:val="24"/>
        </w:rPr>
        <w:tab/>
        <w:t>He took on an apprentice, Richard Gibbon(q.v.).</w:t>
      </w:r>
    </w:p>
    <w:p w14:paraId="188D69FF" w14:textId="77777777" w:rsidR="003F77C6" w:rsidRDefault="003F77C6" w:rsidP="003F7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7" w:history="1">
        <w:r w:rsidRPr="005A3506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04281689" w14:textId="77777777" w:rsidR="003F77C6" w:rsidRDefault="003F77C6" w:rsidP="003F77C6">
      <w:pPr>
        <w:pStyle w:val="NoSpacing"/>
        <w:rPr>
          <w:rFonts w:cs="Times New Roman"/>
          <w:szCs w:val="24"/>
        </w:rPr>
      </w:pPr>
    </w:p>
    <w:p w14:paraId="10F54769" w14:textId="77777777" w:rsidR="003F77C6" w:rsidRDefault="003F77C6" w:rsidP="003F77C6">
      <w:pPr>
        <w:pStyle w:val="NoSpacing"/>
        <w:rPr>
          <w:rFonts w:cs="Times New Roman"/>
          <w:szCs w:val="24"/>
        </w:rPr>
      </w:pPr>
    </w:p>
    <w:p w14:paraId="2CC13F1E" w14:textId="77777777" w:rsidR="003F77C6" w:rsidRDefault="003F77C6" w:rsidP="003F7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June 2024</w:t>
      </w:r>
    </w:p>
    <w:p w14:paraId="177EC25C" w14:textId="27B0F69A" w:rsidR="00C23D22" w:rsidRDefault="00C23D22" w:rsidP="003F7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December 2024</w:t>
      </w:r>
    </w:p>
    <w:p w14:paraId="5CB763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7A006" w14:textId="77777777" w:rsidR="00570B44" w:rsidRDefault="00570B44" w:rsidP="009139A6">
      <w:r>
        <w:separator/>
      </w:r>
    </w:p>
  </w:endnote>
  <w:endnote w:type="continuationSeparator" w:id="0">
    <w:p w14:paraId="046BBC8F" w14:textId="77777777" w:rsidR="00570B44" w:rsidRDefault="00570B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348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2EB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466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BDE6A" w14:textId="77777777" w:rsidR="00570B44" w:rsidRDefault="00570B44" w:rsidP="009139A6">
      <w:r>
        <w:separator/>
      </w:r>
    </w:p>
  </w:footnote>
  <w:footnote w:type="continuationSeparator" w:id="0">
    <w:p w14:paraId="7DEEB8BF" w14:textId="77777777" w:rsidR="00570B44" w:rsidRDefault="00570B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67A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56D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BE6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7C6"/>
    <w:rsid w:val="000666E0"/>
    <w:rsid w:val="002510B7"/>
    <w:rsid w:val="00270799"/>
    <w:rsid w:val="003F77C6"/>
    <w:rsid w:val="00570B44"/>
    <w:rsid w:val="005C130B"/>
    <w:rsid w:val="00826F5C"/>
    <w:rsid w:val="009139A6"/>
    <w:rsid w:val="009411C2"/>
    <w:rsid w:val="009448BB"/>
    <w:rsid w:val="00947624"/>
    <w:rsid w:val="00A3176C"/>
    <w:rsid w:val="00A53379"/>
    <w:rsid w:val="00AA51E2"/>
    <w:rsid w:val="00AE65F8"/>
    <w:rsid w:val="00BA00AB"/>
    <w:rsid w:val="00C23D2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F58DE"/>
  <w15:chartTrackingRefBased/>
  <w15:docId w15:val="{16A687AC-4FD9-4A19-8D9D-1834367C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77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londonroll.org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2024-06-28T06:32:00Z</dcterms:created>
  <dcterms:modified xsi:type="dcterms:W3CDTF">2024-12-19T07:56:00Z</dcterms:modified>
</cp:coreProperties>
</file>